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61" w:rsidRDefault="00A46061">
      <w:r>
        <w:t>Adı Soyadı:………………………………..</w:t>
      </w:r>
    </w:p>
    <w:p w:rsidR="00A46061" w:rsidRDefault="00A46061"/>
    <w:p w:rsidR="00A46061" w:rsidRPr="00B8530F" w:rsidRDefault="00A46061" w:rsidP="00B8530F">
      <w:pPr>
        <w:jc w:val="center"/>
        <w:rPr>
          <w:rFonts w:ascii="Algerian" w:hAnsi="Algerian"/>
          <w:sz w:val="36"/>
          <w:szCs w:val="36"/>
        </w:rPr>
      </w:pPr>
      <w:r w:rsidRPr="00B8530F">
        <w:rPr>
          <w:rFonts w:ascii="Algerian" w:hAnsi="Algerian"/>
          <w:sz w:val="36"/>
          <w:szCs w:val="36"/>
        </w:rPr>
        <w:t>KEL</w:t>
      </w:r>
      <w:r w:rsidRPr="00B8530F">
        <w:rPr>
          <w:sz w:val="36"/>
          <w:szCs w:val="36"/>
        </w:rPr>
        <w:t>İ</w:t>
      </w:r>
      <w:r w:rsidRPr="00B8530F">
        <w:rPr>
          <w:rFonts w:ascii="Algerian" w:hAnsi="Algerian"/>
          <w:sz w:val="36"/>
          <w:szCs w:val="36"/>
        </w:rPr>
        <w:t>ME AVI</w:t>
      </w:r>
    </w:p>
    <w:p w:rsidR="00A46061" w:rsidRDefault="00A46061"/>
    <w:p w:rsidR="00A46061" w:rsidRDefault="00A46061">
      <w:pPr>
        <w:rPr>
          <w:sz w:val="28"/>
          <w:szCs w:val="28"/>
        </w:rPr>
      </w:pPr>
      <w:r w:rsidRPr="00B8530F">
        <w:rPr>
          <w:sz w:val="28"/>
          <w:szCs w:val="28"/>
        </w:rPr>
        <w:t>Aşağıda verilen kelimeler tabloya ters ya da düz, yatay ve dikey yerleştirilmiştir. Bu kelimeleri bulabilir misiniz?</w:t>
      </w:r>
    </w:p>
    <w:p w:rsidR="00A46061" w:rsidRDefault="00A46061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3.85pt;margin-top:11.05pt;width:358.2pt;height:168.75pt;z-index:251658240">
            <v:textbox>
              <w:txbxContent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doğal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işlenmiş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sıvı</w:t>
                  </w:r>
                </w:p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madde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mıknatıs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termometre</w:t>
                  </w:r>
                </w:p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alet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süzme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katı</w:t>
                  </w:r>
                </w:p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ayırma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gaz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çözelti</w:t>
                  </w:r>
                </w:p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malzeme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demir tozu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tuzlu su</w:t>
                  </w:r>
                </w:p>
                <w:p w:rsidR="00A46061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cisim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ısı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sıcaklık</w:t>
                  </w:r>
                </w:p>
                <w:p w:rsidR="00A46061" w:rsidRPr="00B8530F" w:rsidRDefault="00A4606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eşya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hacim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yapay</w:t>
                  </w:r>
                </w:p>
              </w:txbxContent>
            </v:textbox>
          </v:shape>
        </w:pict>
      </w:r>
    </w:p>
    <w:p w:rsidR="00A46061" w:rsidRDefault="00A46061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Pr="00B8530F" w:rsidRDefault="00A46061" w:rsidP="00B8530F">
      <w:pPr>
        <w:rPr>
          <w:sz w:val="28"/>
          <w:szCs w:val="28"/>
        </w:rPr>
      </w:pPr>
    </w:p>
    <w:p w:rsidR="00A46061" w:rsidRDefault="00A46061" w:rsidP="00B8530F">
      <w:pPr>
        <w:rPr>
          <w:sz w:val="28"/>
          <w:szCs w:val="28"/>
        </w:rPr>
      </w:pPr>
    </w:p>
    <w:p w:rsidR="00A46061" w:rsidRDefault="00A46061" w:rsidP="00B8530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775"/>
        <w:gridCol w:w="775"/>
      </w:tblGrid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R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O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R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E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R</w:t>
            </w:r>
          </w:p>
        </w:tc>
      </w:tr>
      <w:tr w:rsidR="00A46061" w:rsidTr="00214748">
        <w:trPr>
          <w:trHeight w:val="600"/>
        </w:trPr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3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A46061" w:rsidRPr="00214748" w:rsidRDefault="00A46061" w:rsidP="00214748">
            <w:pPr>
              <w:jc w:val="center"/>
              <w:rPr>
                <w:b/>
                <w:sz w:val="32"/>
                <w:szCs w:val="32"/>
              </w:rPr>
            </w:pPr>
            <w:r w:rsidRPr="00214748">
              <w:rPr>
                <w:b/>
                <w:sz w:val="32"/>
                <w:szCs w:val="32"/>
              </w:rPr>
              <w:t>T</w:t>
            </w:r>
          </w:p>
        </w:tc>
      </w:tr>
    </w:tbl>
    <w:p w:rsidR="00A46061" w:rsidRDefault="00A46061" w:rsidP="00EE7D8D">
      <w:pPr>
        <w:pStyle w:val="NormalWeb"/>
        <w:rPr>
          <w:rFonts w:ascii="Verdana" w:hAnsi="Verdana"/>
          <w:color w:val="000000"/>
          <w:sz w:val="15"/>
          <w:szCs w:val="15"/>
        </w:rPr>
      </w:pPr>
      <w:hyperlink r:id="rId4" w:history="1">
        <w:r w:rsidRPr="00237A61">
          <w:rPr>
            <w:rStyle w:val="Hyperlink"/>
            <w:rFonts w:ascii="Verdana" w:hAnsi="Verdana"/>
            <w:sz w:val="15"/>
            <w:szCs w:val="15"/>
          </w:rPr>
          <w:t>www.sorubak.com</w:t>
        </w:r>
      </w:hyperlink>
      <w:r>
        <w:rPr>
          <w:rFonts w:ascii="Verdana" w:hAnsi="Verdana"/>
          <w:color w:val="000000"/>
          <w:sz w:val="15"/>
          <w:szCs w:val="15"/>
        </w:rPr>
        <w:t xml:space="preserve"> </w:t>
      </w:r>
    </w:p>
    <w:p w:rsidR="00A46061" w:rsidRPr="00B8530F" w:rsidRDefault="00A46061" w:rsidP="00B8530F">
      <w:pPr>
        <w:ind w:firstLine="708"/>
        <w:rPr>
          <w:sz w:val="28"/>
          <w:szCs w:val="28"/>
        </w:rPr>
      </w:pPr>
    </w:p>
    <w:sectPr w:rsidR="00A46061" w:rsidRPr="00B8530F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30F"/>
    <w:rsid w:val="00214748"/>
    <w:rsid w:val="00237A61"/>
    <w:rsid w:val="003F766C"/>
    <w:rsid w:val="00403D1D"/>
    <w:rsid w:val="004B794B"/>
    <w:rsid w:val="006A1319"/>
    <w:rsid w:val="00981919"/>
    <w:rsid w:val="00A46061"/>
    <w:rsid w:val="00B422B7"/>
    <w:rsid w:val="00B8530F"/>
    <w:rsid w:val="00BB0F54"/>
    <w:rsid w:val="00EE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53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E7D8D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EE7D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8469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78</Words>
  <Characters>450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</cp:revision>
  <dcterms:created xsi:type="dcterms:W3CDTF">2010-11-27T16:57:00Z</dcterms:created>
  <dcterms:modified xsi:type="dcterms:W3CDTF">2012-02-14T19:59:00Z</dcterms:modified>
</cp:coreProperties>
</file>